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13A80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de MATHAN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CFE2009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Parson of Colne </w:t>
      </w:r>
      <w:proofErr w:type="spellStart"/>
      <w:r>
        <w:rPr>
          <w:rFonts w:ascii="Times New Roman" w:hAnsi="Times New Roman" w:cs="Times New Roman"/>
        </w:rPr>
        <w:t>Engaine</w:t>
      </w:r>
      <w:proofErr w:type="spellEnd"/>
      <w:r>
        <w:rPr>
          <w:rFonts w:ascii="Times New Roman" w:hAnsi="Times New Roman" w:cs="Times New Roman"/>
        </w:rPr>
        <w:t>, Essex.</w:t>
      </w:r>
    </w:p>
    <w:p w14:paraId="5C1FC372" w14:textId="77777777" w:rsidR="008F4033" w:rsidRDefault="008F4033" w:rsidP="008F4033">
      <w:pPr>
        <w:rPr>
          <w:rFonts w:ascii="Times New Roman" w:hAnsi="Times New Roman" w:cs="Times New Roman"/>
        </w:rPr>
      </w:pPr>
    </w:p>
    <w:p w14:paraId="4999E5DF" w14:textId="77777777" w:rsidR="008F4033" w:rsidRDefault="008F4033" w:rsidP="008F4033">
      <w:pPr>
        <w:rPr>
          <w:rFonts w:ascii="Times New Roman" w:hAnsi="Times New Roman" w:cs="Times New Roman"/>
        </w:rPr>
      </w:pPr>
    </w:p>
    <w:p w14:paraId="301486B6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Risley</w:t>
      </w:r>
      <w:proofErr w:type="spellEnd"/>
      <w:r>
        <w:rPr>
          <w:rFonts w:ascii="Times New Roman" w:hAnsi="Times New Roman" w:cs="Times New Roman"/>
        </w:rPr>
        <w:t xml:space="preserve">, Abbot of Horsham </w:t>
      </w:r>
      <w:proofErr w:type="spellStart"/>
      <w:proofErr w:type="gramStart"/>
      <w:r>
        <w:rPr>
          <w:rFonts w:ascii="Times New Roman" w:hAnsi="Times New Roman" w:cs="Times New Roman"/>
        </w:rPr>
        <w:t>St.Faith</w:t>
      </w:r>
      <w:proofErr w:type="spellEnd"/>
      <w:proofErr w:type="gramEnd"/>
      <w:r>
        <w:rPr>
          <w:rFonts w:ascii="Times New Roman" w:hAnsi="Times New Roman" w:cs="Times New Roman"/>
        </w:rPr>
        <w:t>, Norfolk(q.v.), brought a plaint</w:t>
      </w:r>
    </w:p>
    <w:p w14:paraId="1E80C0C5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non-payment of an annual rent against him.</w:t>
      </w:r>
    </w:p>
    <w:p w14:paraId="4C701870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366567C" w14:textId="77777777" w:rsidR="008F4033" w:rsidRDefault="008F4033" w:rsidP="008F4033">
      <w:pPr>
        <w:rPr>
          <w:rFonts w:ascii="Times New Roman" w:hAnsi="Times New Roman" w:cs="Times New Roman"/>
        </w:rPr>
      </w:pPr>
    </w:p>
    <w:p w14:paraId="081085B4" w14:textId="77777777" w:rsidR="008F4033" w:rsidRDefault="008F4033" w:rsidP="008F4033">
      <w:pPr>
        <w:rPr>
          <w:rFonts w:ascii="Times New Roman" w:hAnsi="Times New Roman" w:cs="Times New Roman"/>
        </w:rPr>
      </w:pPr>
    </w:p>
    <w:p w14:paraId="7CE5F5C5" w14:textId="77777777" w:rsidR="008F4033" w:rsidRDefault="008F4033" w:rsidP="008F40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November 2018</w:t>
      </w:r>
    </w:p>
    <w:p w14:paraId="2B600FEF" w14:textId="4B1529C7" w:rsidR="006B2F86" w:rsidRPr="00E71FC3" w:rsidRDefault="00CE2CAE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B58F0" w14:textId="77777777" w:rsidR="008F4033" w:rsidRDefault="008F4033" w:rsidP="00E71FC3">
      <w:r>
        <w:separator/>
      </w:r>
    </w:p>
  </w:endnote>
  <w:endnote w:type="continuationSeparator" w:id="0">
    <w:p w14:paraId="6DCEDBCD" w14:textId="77777777" w:rsidR="008F4033" w:rsidRDefault="008F40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05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0564" w14:textId="77777777" w:rsidR="008F4033" w:rsidRDefault="008F4033" w:rsidP="00E71FC3">
      <w:r>
        <w:separator/>
      </w:r>
    </w:p>
  </w:footnote>
  <w:footnote w:type="continuationSeparator" w:id="0">
    <w:p w14:paraId="745A54C6" w14:textId="77777777" w:rsidR="008F4033" w:rsidRDefault="008F40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33"/>
    <w:rsid w:val="001A7C09"/>
    <w:rsid w:val="00577BD5"/>
    <w:rsid w:val="00656CBA"/>
    <w:rsid w:val="006A1F77"/>
    <w:rsid w:val="00733BE7"/>
    <w:rsid w:val="008F4033"/>
    <w:rsid w:val="00AB52E8"/>
    <w:rsid w:val="00B16D3F"/>
    <w:rsid w:val="00BB41AC"/>
    <w:rsid w:val="00CE2C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31FA8"/>
  <w15:chartTrackingRefBased/>
  <w15:docId w15:val="{02BDCFEF-4D5B-4A2F-9F5B-5E2509EC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0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2018-11-30T10:55:00Z</dcterms:created>
  <dcterms:modified xsi:type="dcterms:W3CDTF">2018-11-30T11:03:00Z</dcterms:modified>
</cp:coreProperties>
</file>